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9E2" w:rsidRPr="005806BC" w:rsidRDefault="00C339E2" w:rsidP="001A3E66">
      <w:pPr>
        <w:tabs>
          <w:tab w:val="left" w:pos="567"/>
          <w:tab w:val="left" w:pos="709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З</w:t>
      </w:r>
      <w:r w:rsidRPr="005806BC">
        <w:rPr>
          <w:sz w:val="26"/>
          <w:szCs w:val="26"/>
        </w:rPr>
        <w:t xml:space="preserve">аключение № </w:t>
      </w:r>
      <w:r w:rsidRPr="00020151">
        <w:rPr>
          <w:sz w:val="26"/>
          <w:szCs w:val="26"/>
        </w:rPr>
        <w:t>58/Д</w:t>
      </w:r>
    </w:p>
    <w:p w:rsidR="00C339E2" w:rsidRPr="005806BC" w:rsidRDefault="00C339E2" w:rsidP="009E79FA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6BC">
        <w:rPr>
          <w:sz w:val="26"/>
          <w:szCs w:val="26"/>
        </w:rPr>
        <w:t>на проект решения Думы города Пыть-Яха</w:t>
      </w:r>
    </w:p>
    <w:p w:rsidR="00C339E2" w:rsidRDefault="00C339E2" w:rsidP="009E79FA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«О внесении изменений в решение Думы города Пыть-Яха от 27.09.2011 № 84</w:t>
      </w:r>
    </w:p>
    <w:p w:rsidR="00C339E2" w:rsidRDefault="00C339E2" w:rsidP="009E79FA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</w:t>
      </w:r>
    </w:p>
    <w:p w:rsidR="00C339E2" w:rsidRPr="005806BC" w:rsidRDefault="00C339E2" w:rsidP="009E79FA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(в ред. от 19.06.2012 № 159, от 13.02.2018 № 146)</w:t>
      </w:r>
    </w:p>
    <w:p w:rsidR="00C339E2" w:rsidRPr="005806BC" w:rsidRDefault="00C339E2" w:rsidP="008B6B1D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C339E2" w:rsidRPr="005806BC" w:rsidRDefault="00C339E2" w:rsidP="008B6B1D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г. Пыть-Ях                                                                                          </w:t>
      </w:r>
      <w:r>
        <w:rPr>
          <w:sz w:val="26"/>
          <w:szCs w:val="26"/>
        </w:rPr>
        <w:t xml:space="preserve"> </w:t>
      </w:r>
      <w:r w:rsidRPr="005806BC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              30.11.2018</w:t>
      </w:r>
    </w:p>
    <w:p w:rsidR="00C339E2" w:rsidRPr="005806BC" w:rsidRDefault="00C339E2" w:rsidP="008B6B1D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C339E2" w:rsidRPr="009D1941" w:rsidRDefault="00C339E2" w:rsidP="001A3E66">
      <w:pPr>
        <w:tabs>
          <w:tab w:val="left" w:pos="709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806BC">
        <w:rPr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Pr="007B31B4">
        <w:rPr>
          <w:sz w:val="26"/>
          <w:szCs w:val="26"/>
        </w:rPr>
        <w:t>«О внесении изменений в решение Думы города Пыть-Яха от 27.09.2011 № 84</w:t>
      </w:r>
      <w:r>
        <w:rPr>
          <w:sz w:val="26"/>
          <w:szCs w:val="26"/>
        </w:rPr>
        <w:t xml:space="preserve"> </w:t>
      </w:r>
      <w:r w:rsidRPr="007B31B4">
        <w:rPr>
          <w:sz w:val="26"/>
          <w:szCs w:val="26"/>
        </w:rPr>
        <w:t>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(в ред. от 19.06.2012 № 159</w:t>
      </w:r>
      <w:r>
        <w:rPr>
          <w:sz w:val="26"/>
          <w:szCs w:val="26"/>
        </w:rPr>
        <w:t>, от 13.02.2018 № 146</w:t>
      </w:r>
      <w:r w:rsidRPr="007B31B4">
        <w:rPr>
          <w:sz w:val="26"/>
          <w:szCs w:val="26"/>
        </w:rPr>
        <w:t>)</w:t>
      </w:r>
      <w:r>
        <w:rPr>
          <w:sz w:val="26"/>
          <w:szCs w:val="26"/>
        </w:rPr>
        <w:t xml:space="preserve">  </w:t>
      </w:r>
      <w:r w:rsidRPr="005806BC">
        <w:rPr>
          <w:sz w:val="26"/>
          <w:szCs w:val="26"/>
        </w:rPr>
        <w:t xml:space="preserve">(далее – проект решения) на соответствие </w:t>
      </w:r>
      <w:r w:rsidRPr="009D1941">
        <w:rPr>
          <w:sz w:val="26"/>
          <w:szCs w:val="26"/>
        </w:rPr>
        <w:t>действующему законодательству.</w:t>
      </w:r>
    </w:p>
    <w:p w:rsidR="00C339E2" w:rsidRDefault="00C339E2" w:rsidP="008B6B1D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C339E2" w:rsidRDefault="00C339E2" w:rsidP="001A3E66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C339E2" w:rsidRDefault="00C339E2" w:rsidP="001A3E66">
      <w:pPr>
        <w:pStyle w:val="ListParagraph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1A3E66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C339E2" w:rsidRDefault="00C339E2" w:rsidP="001A3E66">
      <w:pPr>
        <w:pStyle w:val="ListParagraph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1A3E66">
        <w:rPr>
          <w:bCs/>
          <w:color w:val="000000"/>
          <w:sz w:val="26"/>
          <w:szCs w:val="26"/>
        </w:rPr>
        <w:t>Федерального закона от 21.12.2001 № 178-ФЗ «О приватизации государственного и муниципального имущества» (далее – Федеральный закон от 21.12.2001 № 178-ФЗ);</w:t>
      </w:r>
    </w:p>
    <w:p w:rsidR="00C339E2" w:rsidRPr="001A3E66" w:rsidRDefault="00C339E2" w:rsidP="001A3E66">
      <w:pPr>
        <w:pStyle w:val="ListParagraph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1A3E66">
        <w:rPr>
          <w:sz w:val="26"/>
          <w:szCs w:val="26"/>
        </w:rPr>
        <w:t>Устав города Пыть-Яха.</w:t>
      </w:r>
    </w:p>
    <w:p w:rsidR="00C339E2" w:rsidRDefault="00C339E2" w:rsidP="00624AA3">
      <w:pPr>
        <w:ind w:firstLine="709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Данный проект решения поступил в Счетно-контро</w:t>
      </w:r>
      <w:r>
        <w:rPr>
          <w:sz w:val="26"/>
          <w:szCs w:val="26"/>
        </w:rPr>
        <w:t>льную палату 27.11.2018</w:t>
      </w:r>
      <w:r w:rsidRPr="009D1941">
        <w:rPr>
          <w:sz w:val="26"/>
          <w:szCs w:val="26"/>
        </w:rPr>
        <w:t xml:space="preserve">. С проектом решения представлены пояснительная записка </w:t>
      </w:r>
      <w:r w:rsidRPr="009D1941">
        <w:rPr>
          <w:bCs/>
          <w:sz w:val="26"/>
          <w:szCs w:val="26"/>
        </w:rPr>
        <w:t>и финансово-экономическое обоснование.</w:t>
      </w:r>
      <w:r w:rsidRPr="009D1941">
        <w:rPr>
          <w:sz w:val="26"/>
          <w:szCs w:val="26"/>
        </w:rPr>
        <w:t xml:space="preserve"> </w:t>
      </w:r>
    </w:p>
    <w:p w:rsidR="00C339E2" w:rsidRPr="009D1941" w:rsidRDefault="00C339E2" w:rsidP="008B6B1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D1941">
        <w:rPr>
          <w:sz w:val="26"/>
          <w:szCs w:val="26"/>
        </w:rPr>
        <w:t>В ходе экспертизы установлено следующее:</w:t>
      </w:r>
    </w:p>
    <w:p w:rsidR="00C339E2" w:rsidRPr="00B07CB1" w:rsidRDefault="00C339E2" w:rsidP="008B6B1D">
      <w:pPr>
        <w:tabs>
          <w:tab w:val="left" w:pos="567"/>
        </w:tabs>
        <w:jc w:val="both"/>
        <w:rPr>
          <w:bCs/>
          <w:sz w:val="26"/>
          <w:szCs w:val="26"/>
        </w:rPr>
      </w:pPr>
      <w:r w:rsidRPr="00B07CB1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В соответствии с</w:t>
      </w:r>
      <w:r w:rsidRPr="00B07CB1">
        <w:rPr>
          <w:bCs/>
          <w:sz w:val="26"/>
          <w:szCs w:val="26"/>
        </w:rPr>
        <w:t xml:space="preserve"> </w:t>
      </w:r>
      <w:hyperlink r:id="rId7" w:history="1">
        <w:r w:rsidRPr="00B07CB1">
          <w:rPr>
            <w:rStyle w:val="Hyperlink"/>
            <w:bCs/>
            <w:color w:val="auto"/>
            <w:sz w:val="26"/>
            <w:szCs w:val="26"/>
            <w:u w:val="none"/>
          </w:rPr>
          <w:t>ч. 3 ст. 51</w:t>
        </w:r>
      </w:hyperlink>
      <w:r w:rsidRPr="00B07CB1">
        <w:rPr>
          <w:bCs/>
          <w:sz w:val="26"/>
          <w:szCs w:val="26"/>
        </w:rPr>
        <w:t xml:space="preserve"> Федерального закона от 06.10.2003 № 131-ФЗ «Об общих принципах организации местного самоуправления в Российской Федерации»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</w:r>
    </w:p>
    <w:p w:rsidR="00C339E2" w:rsidRDefault="00C339E2" w:rsidP="008B6B1D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 w:rsidRPr="009D1941">
        <w:rPr>
          <w:bCs/>
          <w:color w:val="000000"/>
          <w:sz w:val="26"/>
          <w:szCs w:val="26"/>
        </w:rPr>
        <w:t>В соответствии с п. 1 ст. 10</w:t>
      </w:r>
      <w:r>
        <w:rPr>
          <w:bCs/>
          <w:color w:val="000000"/>
          <w:sz w:val="26"/>
          <w:szCs w:val="26"/>
        </w:rPr>
        <w:t>, п. 4 ст. 14</w:t>
      </w:r>
      <w:r w:rsidRPr="009D1941">
        <w:rPr>
          <w:bCs/>
          <w:color w:val="000000"/>
          <w:sz w:val="26"/>
          <w:szCs w:val="26"/>
        </w:rPr>
        <w:t xml:space="preserve"> Федерального закона от 21.12.2001 № 178-ФЗ «О приватизации государственного и муниципального имущества» порядок планирования </w:t>
      </w:r>
      <w:r>
        <w:rPr>
          <w:bCs/>
          <w:color w:val="000000"/>
          <w:sz w:val="26"/>
          <w:szCs w:val="26"/>
        </w:rPr>
        <w:t xml:space="preserve">и принятия решений об условиях </w:t>
      </w:r>
      <w:r w:rsidRPr="009D1941">
        <w:rPr>
          <w:bCs/>
          <w:color w:val="000000"/>
          <w:sz w:val="26"/>
          <w:szCs w:val="26"/>
        </w:rPr>
        <w:t>приватизации муниципального имущества определяется органами местного самоуправления самостоятельно.</w:t>
      </w:r>
    </w:p>
    <w:p w:rsidR="00C339E2" w:rsidRDefault="00C339E2" w:rsidP="001A3E66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Pr="009D1941">
        <w:rPr>
          <w:bCs/>
          <w:color w:val="000000"/>
          <w:sz w:val="26"/>
          <w:szCs w:val="26"/>
        </w:rPr>
        <w:t xml:space="preserve">В соответствии с п. 5 ч. 1 ст. 19 Устава города Пыть-Яха определение порядка управления и распоряжения имуществом, находящегося в муниципальной собственности, относится к </w:t>
      </w:r>
      <w:r>
        <w:rPr>
          <w:bCs/>
          <w:color w:val="000000"/>
          <w:sz w:val="26"/>
          <w:szCs w:val="26"/>
        </w:rPr>
        <w:t>компетенции</w:t>
      </w:r>
      <w:r w:rsidRPr="009D1941">
        <w:rPr>
          <w:bCs/>
          <w:color w:val="000000"/>
          <w:sz w:val="26"/>
          <w:szCs w:val="26"/>
        </w:rPr>
        <w:t xml:space="preserve"> Думы города.</w:t>
      </w:r>
    </w:p>
    <w:p w:rsidR="00C339E2" w:rsidRDefault="00C339E2" w:rsidP="001A3E66">
      <w:pPr>
        <w:tabs>
          <w:tab w:val="left" w:pos="567"/>
          <w:tab w:val="left" w:pos="709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  <w:t xml:space="preserve">Во исполнение подпункта 3.3.2 пункта 3.3 протокола </w:t>
      </w:r>
      <w:r w:rsidRPr="00D53DDF">
        <w:rPr>
          <w:bCs/>
          <w:color w:val="000000"/>
          <w:sz w:val="26"/>
          <w:szCs w:val="26"/>
        </w:rPr>
        <w:t xml:space="preserve">заседания комиссии по вопросам обеспечения устойчивого развития экономики и социальной стабильности, мониторингу достижения целевых показателей социально-экономического развития Ханты-Мансийского автономного округа – Югры от 11.05.2018 № 214 (далее – </w:t>
      </w:r>
      <w:r>
        <w:rPr>
          <w:bCs/>
          <w:color w:val="000000"/>
          <w:sz w:val="26"/>
          <w:szCs w:val="26"/>
        </w:rPr>
        <w:t>п</w:t>
      </w:r>
      <w:r w:rsidRPr="00D53DDF">
        <w:rPr>
          <w:bCs/>
          <w:color w:val="000000"/>
          <w:sz w:val="26"/>
          <w:szCs w:val="26"/>
        </w:rPr>
        <w:t xml:space="preserve">ротокол от 11.05.2018 № 214) </w:t>
      </w:r>
      <w:r>
        <w:rPr>
          <w:bCs/>
          <w:color w:val="000000"/>
          <w:sz w:val="26"/>
          <w:szCs w:val="26"/>
        </w:rPr>
        <w:t>Департаментом по управлению государственным имуществом автономного округа (далее – Депимущества Югры) были разработаны методические рекомендации по приватизации муниципальных унитарных предприятий путем преобразования в  акционерное общество или общество с ограниченной ответственностью (далее – методические рекомендации), и направлены в муниципальные образования письмом Депимущества Югры от 30.08.2018        № 13-Исх-9017.</w:t>
      </w:r>
    </w:p>
    <w:p w:rsidR="00C339E2" w:rsidRDefault="00C339E2" w:rsidP="00AA2950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  <w:t xml:space="preserve">В соответствии с указанными методическими рекомендациями предлагается внести в действующее Положение о порядке планирования и принятия решений об условиях приватизации, имущества, находящегося в собственности муниципального образования городской округ город Пыть-Ях, утвержденное решением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(в ред. от 19.06.2012 № 159, от 13.02.2018        № 146) следующее изменение: </w:t>
      </w:r>
    </w:p>
    <w:p w:rsidR="00C339E2" w:rsidRDefault="00C339E2" w:rsidP="00AA2950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  <w:t xml:space="preserve">пункт 2.2 раздела 2 дополнить абзацем следующего содержания: </w:t>
      </w:r>
    </w:p>
    <w:p w:rsidR="00C339E2" w:rsidRPr="00AA2950" w:rsidRDefault="00C339E2" w:rsidP="00AA2950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  <w:t>«</w:t>
      </w:r>
      <w:r w:rsidRPr="00AA2950">
        <w:rPr>
          <w:bCs/>
          <w:color w:val="000000"/>
          <w:sz w:val="26"/>
          <w:szCs w:val="26"/>
        </w:rPr>
        <w:t>При определении перечня муниципальных унитарных предприятий, предлагаемых к приватизации путем преобразования в хозяйственные общества органами местного самоуправления должен проводится предварительный анализ, направленный:</w:t>
      </w:r>
    </w:p>
    <w:p w:rsidR="00C339E2" w:rsidRPr="00AA2950" w:rsidRDefault="00C339E2" w:rsidP="00AA2950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 w:rsidRPr="00AA2950">
        <w:rPr>
          <w:bCs/>
          <w:color w:val="000000"/>
          <w:sz w:val="26"/>
          <w:szCs w:val="26"/>
        </w:rPr>
        <w:t>- на установление соответствия муниципальных унитарных предприятий требованиям статьи 50 Федерального закона от 06.10.2003 №131-ФЗ «Об общих принципах организации местного самоуправления в Российской Федерации;</w:t>
      </w:r>
    </w:p>
    <w:p w:rsidR="00C339E2" w:rsidRPr="00AA2950" w:rsidRDefault="00C339E2" w:rsidP="001A3E66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Pr="00AA2950">
        <w:rPr>
          <w:bCs/>
          <w:color w:val="000000"/>
          <w:sz w:val="26"/>
          <w:szCs w:val="26"/>
        </w:rPr>
        <w:t>- на проведение предварительной оценки последствий приватизации муниципальных унитарных предприятий на дальнейшую деятельность таких предприятий и социально-экономическую ситуацию в муниципальном образовании, в случае принятия решений о включении этих предприятий в акты приватизации муниципального имущества.».</w:t>
      </w:r>
    </w:p>
    <w:p w:rsidR="00C339E2" w:rsidRDefault="00C339E2" w:rsidP="00AA2950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D5B32">
        <w:rPr>
          <w:sz w:val="26"/>
          <w:szCs w:val="26"/>
        </w:rPr>
        <w:t xml:space="preserve">Проект </w:t>
      </w:r>
      <w:r>
        <w:rPr>
          <w:sz w:val="26"/>
          <w:szCs w:val="26"/>
        </w:rPr>
        <w:t>решения</w:t>
      </w:r>
      <w:r w:rsidRPr="00FD5B32">
        <w:rPr>
          <w:sz w:val="26"/>
          <w:szCs w:val="26"/>
        </w:rPr>
        <w:t xml:space="preserve"> не противоречит действующему з</w:t>
      </w:r>
      <w:r>
        <w:rPr>
          <w:sz w:val="26"/>
          <w:szCs w:val="26"/>
        </w:rPr>
        <w:t xml:space="preserve">аконодательству. </w:t>
      </w:r>
      <w:r w:rsidRPr="00FD5B32">
        <w:rPr>
          <w:sz w:val="26"/>
          <w:szCs w:val="26"/>
        </w:rPr>
        <w:tab/>
      </w:r>
    </w:p>
    <w:p w:rsidR="00C339E2" w:rsidRDefault="00C339E2" w:rsidP="00AA2950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проекту решения имеется следующее предложение: </w:t>
      </w:r>
    </w:p>
    <w:p w:rsidR="00C339E2" w:rsidRPr="000E6AAD" w:rsidRDefault="00C339E2" w:rsidP="000E6AAD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Рекомендаций </w:t>
      </w:r>
      <w:r w:rsidRPr="00E86796">
        <w:rPr>
          <w:sz w:val="26"/>
          <w:szCs w:val="26"/>
        </w:rPr>
        <w:t>органам местного самоуправления муниципальных образований Ханты-Манс</w:t>
      </w:r>
      <w:r>
        <w:rPr>
          <w:sz w:val="26"/>
          <w:szCs w:val="26"/>
        </w:rPr>
        <w:t xml:space="preserve">ийского автономного округа–Югры </w:t>
      </w:r>
      <w:r w:rsidRPr="00E86796">
        <w:rPr>
          <w:sz w:val="26"/>
          <w:szCs w:val="26"/>
        </w:rPr>
        <w:t xml:space="preserve">по обеспечению соответствия муниципальных нормативных правовых актов федеральному законодательству и законодательству </w:t>
      </w:r>
      <w:r w:rsidRPr="00DC1994">
        <w:rPr>
          <w:sz w:val="26"/>
          <w:szCs w:val="26"/>
        </w:rPr>
        <w:t>Ханты-Мансийского автономного округа – Югры</w:t>
      </w:r>
      <w:r>
        <w:rPr>
          <w:sz w:val="26"/>
          <w:szCs w:val="26"/>
        </w:rPr>
        <w:t>, р</w:t>
      </w:r>
      <w:r w:rsidRPr="00763CE0">
        <w:rPr>
          <w:sz w:val="26"/>
          <w:szCs w:val="26"/>
        </w:rPr>
        <w:t>екомендуется установить во исполнение или в соответствии с каким федеральным законом (иным нормативным правовым актом Российской Федерации), законом Ханты-Мансийского автономного округа – Югры (иным нормативным правовым актом Ханты-Мансийского автономного округа – Югры) разрабатывается проект муниципального акта, соответствуют ли правовые основания, обусловившие его принятие, основаниям, указанным в Конституции Российской Федерации, федеральном и региональном законодательстве.</w:t>
      </w:r>
      <w:r>
        <w:rPr>
          <w:sz w:val="26"/>
          <w:szCs w:val="26"/>
        </w:rPr>
        <w:t xml:space="preserve">       Р</w:t>
      </w:r>
      <w:r w:rsidRPr="00E7060C">
        <w:rPr>
          <w:sz w:val="26"/>
          <w:szCs w:val="26"/>
        </w:rPr>
        <w:t>ешение комиссии по вопросам обеспечения устойчивого развития экономики и социальной стабильности, мониторингу достижения целевых показателей социально-экономического развития ХМАО-</w:t>
      </w:r>
      <w:bookmarkStart w:id="0" w:name="_GoBack"/>
      <w:bookmarkEnd w:id="0"/>
      <w:r w:rsidRPr="00E7060C">
        <w:rPr>
          <w:sz w:val="26"/>
          <w:szCs w:val="26"/>
        </w:rPr>
        <w:t>Югры (протокол от 11.05.2018 №214) не</w:t>
      </w:r>
      <w:r>
        <w:rPr>
          <w:sz w:val="26"/>
          <w:szCs w:val="26"/>
        </w:rPr>
        <w:t xml:space="preserve"> входит в систему</w:t>
      </w:r>
      <w:r w:rsidRPr="000E6AAD">
        <w:rPr>
          <w:sz w:val="26"/>
          <w:szCs w:val="26"/>
        </w:rPr>
        <w:t xml:space="preserve"> нормативных правовых актов автономного округа</w:t>
      </w:r>
      <w:r>
        <w:rPr>
          <w:sz w:val="26"/>
          <w:szCs w:val="26"/>
        </w:rPr>
        <w:t xml:space="preserve"> (ст. 5 закона ХМАО от 25.02.2003 № 14-оз </w:t>
      </w:r>
      <w:r w:rsidRPr="004C520B">
        <w:rPr>
          <w:sz w:val="26"/>
          <w:szCs w:val="26"/>
        </w:rPr>
        <w:t>«О нормативных правовых актах Ханты-Мансийского автономного округа – Югры»</w:t>
      </w:r>
      <w:r>
        <w:rPr>
          <w:sz w:val="26"/>
          <w:szCs w:val="26"/>
        </w:rPr>
        <w:t>).</w:t>
      </w:r>
    </w:p>
    <w:p w:rsidR="00C339E2" w:rsidRPr="00FD5B32" w:rsidRDefault="00C339E2" w:rsidP="00AA2950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изложенного, предлагаем в преамбуле проекта решения слова «во исполнение р</w:t>
      </w:r>
      <w:r w:rsidRPr="0038254E">
        <w:rPr>
          <w:sz w:val="26"/>
          <w:szCs w:val="26"/>
        </w:rPr>
        <w:t>ешени</w:t>
      </w:r>
      <w:r>
        <w:rPr>
          <w:sz w:val="26"/>
          <w:szCs w:val="26"/>
        </w:rPr>
        <w:t>я</w:t>
      </w:r>
      <w:r w:rsidRPr="0038254E">
        <w:rPr>
          <w:sz w:val="26"/>
          <w:szCs w:val="26"/>
        </w:rPr>
        <w:t xml:space="preserve"> комиссии по вопросам обеспечения устойчивого развития экономики и социальной стабильности, мониторингу достижения целевых показателей социально-экономического развития ХМАО-Югры (протокол от 11.05.2018 №214)</w:t>
      </w:r>
      <w:r>
        <w:rPr>
          <w:sz w:val="26"/>
          <w:szCs w:val="26"/>
        </w:rPr>
        <w:t xml:space="preserve">» изменить </w:t>
      </w:r>
      <w:r w:rsidRPr="0038254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на «в целях совершенствования нормативного регулирования вопросов приватизации муниципального имущества». </w:t>
      </w:r>
    </w:p>
    <w:p w:rsidR="00C339E2" w:rsidRDefault="00C339E2" w:rsidP="00AA2950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</w:p>
    <w:p w:rsidR="00C339E2" w:rsidRPr="00AA2950" w:rsidRDefault="00C339E2" w:rsidP="00AA2950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 xml:space="preserve">Имеются замечания технического характера. </w:t>
      </w:r>
    </w:p>
    <w:p w:rsidR="00C339E2" w:rsidRDefault="00C339E2" w:rsidP="008B6B1D">
      <w:pPr>
        <w:tabs>
          <w:tab w:val="left" w:pos="567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</w:p>
    <w:p w:rsidR="00C339E2" w:rsidRPr="007B31B4" w:rsidRDefault="00C339E2" w:rsidP="008B6B1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ab/>
      </w:r>
      <w:r>
        <w:rPr>
          <w:sz w:val="26"/>
          <w:szCs w:val="26"/>
          <w:shd w:val="clear" w:color="auto" w:fill="FFFFFF"/>
        </w:rPr>
        <w:tab/>
        <w:t>На основании вышеизложенного, С</w:t>
      </w:r>
      <w:r w:rsidRPr="00213B0D">
        <w:rPr>
          <w:sz w:val="26"/>
          <w:szCs w:val="26"/>
          <w:shd w:val="clear" w:color="auto" w:fill="FFFFFF"/>
        </w:rPr>
        <w:t>чётно-контрольная палата рекоменд</w:t>
      </w:r>
      <w:r>
        <w:rPr>
          <w:sz w:val="26"/>
          <w:szCs w:val="26"/>
          <w:shd w:val="clear" w:color="auto" w:fill="FFFFFF"/>
        </w:rPr>
        <w:t>ует</w:t>
      </w:r>
      <w:r w:rsidRPr="00213B0D">
        <w:rPr>
          <w:sz w:val="26"/>
          <w:szCs w:val="26"/>
          <w:shd w:val="clear" w:color="auto" w:fill="FFFFFF"/>
        </w:rPr>
        <w:t xml:space="preserve"> Думе города </w:t>
      </w:r>
      <w:r>
        <w:rPr>
          <w:sz w:val="26"/>
          <w:szCs w:val="26"/>
          <w:shd w:val="clear" w:color="auto" w:fill="FFFFFF"/>
        </w:rPr>
        <w:t xml:space="preserve">к </w:t>
      </w:r>
      <w:r w:rsidRPr="00213B0D">
        <w:rPr>
          <w:sz w:val="26"/>
          <w:szCs w:val="26"/>
          <w:shd w:val="clear" w:color="auto" w:fill="FFFFFF"/>
        </w:rPr>
        <w:t>рассмотре</w:t>
      </w:r>
      <w:r>
        <w:rPr>
          <w:sz w:val="26"/>
          <w:szCs w:val="26"/>
          <w:shd w:val="clear" w:color="auto" w:fill="FFFFFF"/>
        </w:rPr>
        <w:t>нию</w:t>
      </w:r>
      <w:r w:rsidRPr="00213B0D">
        <w:rPr>
          <w:sz w:val="26"/>
          <w:szCs w:val="26"/>
          <w:shd w:val="clear" w:color="auto" w:fill="FFFFFF"/>
        </w:rPr>
        <w:t xml:space="preserve"> проект решения Думы города Пыть-Яха</w:t>
      </w:r>
      <w:r>
        <w:rPr>
          <w:sz w:val="26"/>
          <w:szCs w:val="26"/>
          <w:shd w:val="clear" w:color="auto" w:fill="FFFFFF"/>
        </w:rPr>
        <w:t xml:space="preserve"> </w:t>
      </w:r>
      <w:r w:rsidRPr="00AA2950">
        <w:rPr>
          <w:sz w:val="26"/>
          <w:szCs w:val="26"/>
        </w:rPr>
        <w:t>«О внесении изменений в решение Думы города Пыть-Яха от 27.09.2011 № 84</w:t>
      </w:r>
      <w:r>
        <w:rPr>
          <w:sz w:val="26"/>
          <w:szCs w:val="26"/>
        </w:rPr>
        <w:t xml:space="preserve"> </w:t>
      </w:r>
      <w:r w:rsidRPr="00AA2950">
        <w:rPr>
          <w:sz w:val="26"/>
          <w:szCs w:val="26"/>
        </w:rPr>
        <w:t xml:space="preserve">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</w:t>
      </w:r>
      <w:r>
        <w:rPr>
          <w:sz w:val="26"/>
          <w:szCs w:val="26"/>
        </w:rPr>
        <w:t xml:space="preserve">  </w:t>
      </w:r>
      <w:r w:rsidRPr="00AA2950">
        <w:rPr>
          <w:sz w:val="26"/>
          <w:szCs w:val="26"/>
        </w:rPr>
        <w:t>Пыть-Ях»</w:t>
      </w:r>
      <w:r>
        <w:rPr>
          <w:sz w:val="26"/>
          <w:szCs w:val="26"/>
        </w:rPr>
        <w:t xml:space="preserve"> </w:t>
      </w:r>
      <w:r w:rsidRPr="00AA2950">
        <w:rPr>
          <w:sz w:val="26"/>
          <w:szCs w:val="26"/>
        </w:rPr>
        <w:t xml:space="preserve">(в ред. </w:t>
      </w:r>
      <w:r>
        <w:rPr>
          <w:sz w:val="26"/>
          <w:szCs w:val="26"/>
        </w:rPr>
        <w:t xml:space="preserve"> </w:t>
      </w:r>
      <w:r w:rsidRPr="00AA2950">
        <w:rPr>
          <w:sz w:val="26"/>
          <w:szCs w:val="26"/>
        </w:rPr>
        <w:t>от 19.06.2012 № 159, от 13.02.2018 № 146)</w:t>
      </w:r>
      <w:r>
        <w:rPr>
          <w:sz w:val="26"/>
          <w:szCs w:val="26"/>
          <w:shd w:val="clear" w:color="auto" w:fill="FFFFFF"/>
        </w:rPr>
        <w:t xml:space="preserve"> с учетом предложения.  </w:t>
      </w:r>
    </w:p>
    <w:p w:rsidR="00C339E2" w:rsidRDefault="00C339E2" w:rsidP="008B6B1D">
      <w:pPr>
        <w:jc w:val="center"/>
        <w:rPr>
          <w:bCs/>
          <w:color w:val="000000"/>
          <w:sz w:val="26"/>
          <w:szCs w:val="26"/>
        </w:rPr>
      </w:pPr>
    </w:p>
    <w:p w:rsidR="00C339E2" w:rsidRPr="00360AC5" w:rsidRDefault="00C339E2" w:rsidP="008B6B1D">
      <w:pPr>
        <w:jc w:val="center"/>
        <w:rPr>
          <w:bCs/>
          <w:color w:val="000000"/>
          <w:sz w:val="26"/>
          <w:szCs w:val="26"/>
        </w:rPr>
      </w:pPr>
    </w:p>
    <w:p w:rsidR="00C339E2" w:rsidRPr="00360AC5" w:rsidRDefault="00C339E2" w:rsidP="008B6B1D">
      <w:pPr>
        <w:tabs>
          <w:tab w:val="left" w:pos="567"/>
        </w:tabs>
        <w:jc w:val="both"/>
        <w:rPr>
          <w:sz w:val="26"/>
          <w:szCs w:val="26"/>
        </w:rPr>
      </w:pPr>
      <w:r w:rsidRPr="00360AC5">
        <w:rPr>
          <w:sz w:val="26"/>
          <w:szCs w:val="26"/>
        </w:rPr>
        <w:t xml:space="preserve">Инспектор </w:t>
      </w:r>
    </w:p>
    <w:p w:rsidR="00C339E2" w:rsidRPr="005806BC" w:rsidRDefault="00C339E2" w:rsidP="008B6B1D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>Счетно-контрольной палаты</w:t>
      </w:r>
    </w:p>
    <w:p w:rsidR="00C339E2" w:rsidRPr="005806BC" w:rsidRDefault="00C339E2" w:rsidP="008B6B1D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города Пыть-Яха                                                                             </w:t>
      </w:r>
      <w:r>
        <w:rPr>
          <w:sz w:val="26"/>
          <w:szCs w:val="26"/>
        </w:rPr>
        <w:t xml:space="preserve">                           Г.Ф. Урубкова</w:t>
      </w:r>
    </w:p>
    <w:p w:rsidR="00C339E2" w:rsidRDefault="00C339E2"/>
    <w:sectPr w:rsidR="00C339E2" w:rsidSect="00E16E7C">
      <w:headerReference w:type="default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9E2" w:rsidRDefault="00C339E2">
      <w:r>
        <w:separator/>
      </w:r>
    </w:p>
  </w:endnote>
  <w:endnote w:type="continuationSeparator" w:id="0">
    <w:p w:rsidR="00C339E2" w:rsidRDefault="00C33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9E2" w:rsidRDefault="00C339E2">
    <w:pPr>
      <w:pStyle w:val="Footer"/>
      <w:jc w:val="right"/>
    </w:pPr>
  </w:p>
  <w:p w:rsidR="00C339E2" w:rsidRDefault="00C339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9E2" w:rsidRDefault="00C339E2">
      <w:r>
        <w:separator/>
      </w:r>
    </w:p>
  </w:footnote>
  <w:footnote w:type="continuationSeparator" w:id="0">
    <w:p w:rsidR="00C339E2" w:rsidRDefault="00C339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9E2" w:rsidRDefault="00C339E2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C339E2" w:rsidRDefault="00C339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21C6E"/>
    <w:multiLevelType w:val="hybridMultilevel"/>
    <w:tmpl w:val="2E909A0A"/>
    <w:lvl w:ilvl="0" w:tplc="09EC137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6B1D"/>
    <w:rsid w:val="00001275"/>
    <w:rsid w:val="00020151"/>
    <w:rsid w:val="0005539C"/>
    <w:rsid w:val="000977E8"/>
    <w:rsid w:val="000B4420"/>
    <w:rsid w:val="000D78FE"/>
    <w:rsid w:val="000E6AAD"/>
    <w:rsid w:val="00120BFA"/>
    <w:rsid w:val="001734E7"/>
    <w:rsid w:val="001857A8"/>
    <w:rsid w:val="0019644A"/>
    <w:rsid w:val="001A2958"/>
    <w:rsid w:val="001A3E66"/>
    <w:rsid w:val="00213B0D"/>
    <w:rsid w:val="00243C23"/>
    <w:rsid w:val="0025107B"/>
    <w:rsid w:val="002B060D"/>
    <w:rsid w:val="002E7A8A"/>
    <w:rsid w:val="00360AC5"/>
    <w:rsid w:val="0038254E"/>
    <w:rsid w:val="00427450"/>
    <w:rsid w:val="004C520B"/>
    <w:rsid w:val="00541CAD"/>
    <w:rsid w:val="00555D89"/>
    <w:rsid w:val="005806BC"/>
    <w:rsid w:val="005C3671"/>
    <w:rsid w:val="00622B29"/>
    <w:rsid w:val="00624AA3"/>
    <w:rsid w:val="00633603"/>
    <w:rsid w:val="00633EA2"/>
    <w:rsid w:val="00682818"/>
    <w:rsid w:val="006E4A60"/>
    <w:rsid w:val="00711A5F"/>
    <w:rsid w:val="00725791"/>
    <w:rsid w:val="00763CE0"/>
    <w:rsid w:val="007B31B4"/>
    <w:rsid w:val="007C6917"/>
    <w:rsid w:val="007D5B60"/>
    <w:rsid w:val="00864043"/>
    <w:rsid w:val="00875CCF"/>
    <w:rsid w:val="00876553"/>
    <w:rsid w:val="00877980"/>
    <w:rsid w:val="00896301"/>
    <w:rsid w:val="008B6B1D"/>
    <w:rsid w:val="008F091D"/>
    <w:rsid w:val="008F6357"/>
    <w:rsid w:val="00911776"/>
    <w:rsid w:val="00912358"/>
    <w:rsid w:val="0094714F"/>
    <w:rsid w:val="009D1941"/>
    <w:rsid w:val="009D544A"/>
    <w:rsid w:val="009E79FA"/>
    <w:rsid w:val="00A67CD9"/>
    <w:rsid w:val="00AA2950"/>
    <w:rsid w:val="00B07CB1"/>
    <w:rsid w:val="00B8574F"/>
    <w:rsid w:val="00BF5EBC"/>
    <w:rsid w:val="00C339E2"/>
    <w:rsid w:val="00C83C0F"/>
    <w:rsid w:val="00D53DDF"/>
    <w:rsid w:val="00DC1994"/>
    <w:rsid w:val="00E01DB0"/>
    <w:rsid w:val="00E16E7C"/>
    <w:rsid w:val="00E7060C"/>
    <w:rsid w:val="00E86796"/>
    <w:rsid w:val="00EB3086"/>
    <w:rsid w:val="00EC2EF5"/>
    <w:rsid w:val="00F12B40"/>
    <w:rsid w:val="00FB7715"/>
    <w:rsid w:val="00FC1D7F"/>
    <w:rsid w:val="00FD5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6B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B6B1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B6B1D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8B6B1D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99"/>
    <w:qFormat/>
    <w:rsid w:val="008B6B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E01D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01DB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0D78F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D78FE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A745783487DC62725C887A4BFDF77E2D540A26719A64293BC9C168DF93A6F478D0FFC7ADA271E675u8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317</TotalTime>
  <Pages>3</Pages>
  <Words>1108</Words>
  <Characters>6321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43</cp:revision>
  <cp:lastPrinted>2018-11-30T10:45:00Z</cp:lastPrinted>
  <dcterms:created xsi:type="dcterms:W3CDTF">2018-11-28T10:32:00Z</dcterms:created>
  <dcterms:modified xsi:type="dcterms:W3CDTF">2018-12-17T05:33:00Z</dcterms:modified>
</cp:coreProperties>
</file>